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C32" w:rsidRDefault="003F2C32" w:rsidP="00BC2247">
      <w:pPr>
        <w:pStyle w:val="Style1"/>
        <w:widowControl/>
        <w:tabs>
          <w:tab w:val="left" w:pos="6226"/>
          <w:tab w:val="left" w:pos="9749"/>
        </w:tabs>
        <w:spacing w:before="65" w:line="240" w:lineRule="auto"/>
        <w:contextualSpacing/>
        <w:jc w:val="right"/>
        <w:rPr>
          <w:rStyle w:val="FontStyle16"/>
        </w:rPr>
      </w:pPr>
      <w:r>
        <w:rPr>
          <w:rStyle w:val="FontStyle16"/>
        </w:rPr>
        <w:t xml:space="preserve">                       </w:t>
      </w:r>
    </w:p>
    <w:p w:rsidR="003F2C32" w:rsidRDefault="003F2C32" w:rsidP="00BC2247">
      <w:pPr>
        <w:pStyle w:val="Style1"/>
        <w:widowControl/>
        <w:tabs>
          <w:tab w:val="left" w:pos="6226"/>
          <w:tab w:val="left" w:pos="9749"/>
        </w:tabs>
        <w:spacing w:before="65" w:line="240" w:lineRule="auto"/>
        <w:contextualSpacing/>
        <w:jc w:val="right"/>
        <w:rPr>
          <w:rStyle w:val="FontStyle16"/>
        </w:rPr>
      </w:pPr>
      <w:r>
        <w:rPr>
          <w:rStyle w:val="FontStyle16"/>
        </w:rPr>
        <w:t xml:space="preserve">Приложение № 4 </w:t>
      </w:r>
    </w:p>
    <w:p w:rsidR="003F2C32" w:rsidRDefault="003F2C32" w:rsidP="00F93D61">
      <w:pPr>
        <w:pStyle w:val="Style1"/>
        <w:widowControl/>
        <w:tabs>
          <w:tab w:val="left" w:pos="6226"/>
          <w:tab w:val="left" w:pos="9749"/>
        </w:tabs>
        <w:spacing w:before="65" w:line="240" w:lineRule="auto"/>
        <w:contextualSpacing/>
        <w:jc w:val="right"/>
        <w:rPr>
          <w:rStyle w:val="FontStyle16"/>
        </w:rPr>
      </w:pPr>
      <w:r>
        <w:rPr>
          <w:rStyle w:val="FontStyle16"/>
        </w:rPr>
        <w:t xml:space="preserve">к Постановлению Администрации </w:t>
      </w:r>
    </w:p>
    <w:p w:rsidR="003F2C32" w:rsidRDefault="003F2C32" w:rsidP="00F93D61">
      <w:pPr>
        <w:pStyle w:val="Style1"/>
        <w:widowControl/>
        <w:tabs>
          <w:tab w:val="left" w:pos="6226"/>
          <w:tab w:val="left" w:pos="9749"/>
        </w:tabs>
        <w:spacing w:before="65" w:line="240" w:lineRule="auto"/>
        <w:contextualSpacing/>
        <w:jc w:val="right"/>
        <w:rPr>
          <w:rStyle w:val="FontStyle16"/>
        </w:rPr>
      </w:pPr>
      <w:r>
        <w:rPr>
          <w:rStyle w:val="FontStyle16"/>
        </w:rPr>
        <w:t xml:space="preserve">муниципального образования </w:t>
      </w:r>
    </w:p>
    <w:p w:rsidR="003F2C32" w:rsidRDefault="003F2C32" w:rsidP="00F93D61">
      <w:pPr>
        <w:pStyle w:val="Style1"/>
        <w:widowControl/>
        <w:tabs>
          <w:tab w:val="left" w:pos="6226"/>
          <w:tab w:val="left" w:pos="9749"/>
        </w:tabs>
        <w:spacing w:before="65" w:line="240" w:lineRule="auto"/>
        <w:contextualSpacing/>
        <w:jc w:val="right"/>
        <w:rPr>
          <w:rStyle w:val="FontStyle16"/>
        </w:rPr>
      </w:pPr>
      <w:r>
        <w:rPr>
          <w:rStyle w:val="FontStyle16"/>
        </w:rPr>
        <w:t>Алапаевское</w:t>
      </w:r>
    </w:p>
    <w:p w:rsidR="003F2C32" w:rsidRPr="0028348A" w:rsidRDefault="003F2C32" w:rsidP="0028348A">
      <w:pPr>
        <w:pStyle w:val="Style1"/>
        <w:widowControl/>
        <w:tabs>
          <w:tab w:val="left" w:pos="6226"/>
          <w:tab w:val="left" w:pos="9749"/>
        </w:tabs>
        <w:spacing w:before="65" w:line="240" w:lineRule="auto"/>
        <w:contextualSpacing/>
        <w:jc w:val="right"/>
        <w:rPr>
          <w:b/>
          <w:bCs/>
          <w:sz w:val="28"/>
          <w:szCs w:val="28"/>
        </w:rPr>
      </w:pPr>
      <w:r>
        <w:rPr>
          <w:rStyle w:val="FontStyle16"/>
        </w:rPr>
        <w:t>№ 263 от 27 марта 2014 года</w:t>
      </w:r>
    </w:p>
    <w:p w:rsidR="003F2C32" w:rsidRDefault="003F2C32" w:rsidP="00F93D61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:rsidR="003F2C32" w:rsidRDefault="003F2C32" w:rsidP="00F93D61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 w:rsidRPr="00F93D61">
        <w:rPr>
          <w:rFonts w:ascii="Times New Roman" w:hAnsi="Times New Roman"/>
          <w:sz w:val="28"/>
        </w:rPr>
        <w:t xml:space="preserve">ЗАКЛЮЧЕНИЕ </w:t>
      </w:r>
    </w:p>
    <w:p w:rsidR="003F2C32" w:rsidRDefault="003F2C32" w:rsidP="00F93D61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результатам рассмотрения акта выездной проверки (ревизии)</w:t>
      </w:r>
    </w:p>
    <w:p w:rsidR="003F2C32" w:rsidRDefault="003F2C32" w:rsidP="00F93D61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или камеральной проверки</w:t>
      </w:r>
    </w:p>
    <w:p w:rsidR="003F2C32" w:rsidRPr="00F93D61" w:rsidRDefault="003F2C32" w:rsidP="00F93D61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</w:p>
    <w:p w:rsidR="003F2C32" w:rsidRDefault="003F2C32" w:rsidP="00F93D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93D61">
        <w:rPr>
          <w:rFonts w:ascii="Times New Roman" w:hAnsi="Times New Roman"/>
          <w:sz w:val="28"/>
          <w:szCs w:val="28"/>
        </w:rPr>
        <w:t>Финансовое управление Администрации муниципального образования Алапаевское</w:t>
      </w:r>
      <w:r>
        <w:rPr>
          <w:rFonts w:ascii="Times New Roman" w:hAnsi="Times New Roman"/>
          <w:sz w:val="28"/>
          <w:szCs w:val="28"/>
        </w:rPr>
        <w:t>, рассмотрев результаты акта и иных материалов плановой выездной проверки (ревизии) или камеральной проверки в</w:t>
      </w:r>
    </w:p>
    <w:p w:rsidR="003F2C32" w:rsidRDefault="003F2C32" w:rsidP="00F93D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3F2C32" w:rsidRPr="00F93D61" w:rsidRDefault="003F2C32" w:rsidP="00F93D61">
      <w:pPr>
        <w:spacing w:after="0" w:line="240" w:lineRule="auto"/>
        <w:contextualSpacing/>
        <w:jc w:val="center"/>
        <w:rPr>
          <w:rFonts w:ascii="Times New Roman" w:hAnsi="Times New Roman"/>
          <w:sz w:val="18"/>
          <w:szCs w:val="28"/>
        </w:rPr>
      </w:pPr>
      <w:r>
        <w:rPr>
          <w:rFonts w:ascii="Times New Roman" w:hAnsi="Times New Roman"/>
          <w:sz w:val="18"/>
          <w:szCs w:val="28"/>
        </w:rPr>
        <w:t>(указывается объект контрольного мероприятия)</w:t>
      </w:r>
    </w:p>
    <w:p w:rsidR="003F2C32" w:rsidRDefault="003F2C32" w:rsidP="00F93D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вопросу________________________________________________________,</w:t>
      </w:r>
    </w:p>
    <w:p w:rsidR="003F2C32" w:rsidRDefault="003F2C32" w:rsidP="00F93D61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(указывается наименование контрольного мероприятия, проверяемый период)</w:t>
      </w:r>
    </w:p>
    <w:p w:rsidR="003F2C32" w:rsidRDefault="003F2C32" w:rsidP="00F93D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F2C32" w:rsidRDefault="003F2C32" w:rsidP="00F93D6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УСТАНОВЛЕНО:</w:t>
      </w:r>
    </w:p>
    <w:p w:rsidR="003F2C32" w:rsidRDefault="003F2C32" w:rsidP="00F93D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Объем проверенных средств местного бюджета составил  ____________тыс.рублей.</w:t>
      </w:r>
    </w:p>
    <w:p w:rsidR="003F2C32" w:rsidRDefault="003F2C32" w:rsidP="00F93D61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 результатам проверки оформлен акт, который вручен должностному лицу________________________________(указывается наименование объекта проверки) «____»___________201  года. </w:t>
      </w:r>
      <w:r w:rsidRPr="00F93D61">
        <w:rPr>
          <w:rFonts w:ascii="Times New Roman" w:hAnsi="Times New Roman"/>
          <w:i/>
          <w:sz w:val="28"/>
          <w:szCs w:val="28"/>
        </w:rPr>
        <w:t>Возражения по акту не представлены (представлены). В случае представлени</w:t>
      </w:r>
      <w:r>
        <w:rPr>
          <w:rFonts w:ascii="Times New Roman" w:hAnsi="Times New Roman"/>
          <w:i/>
          <w:sz w:val="28"/>
          <w:szCs w:val="28"/>
        </w:rPr>
        <w:t>я</w:t>
      </w:r>
      <w:r w:rsidRPr="00F93D61">
        <w:rPr>
          <w:rFonts w:ascii="Times New Roman" w:hAnsi="Times New Roman"/>
          <w:i/>
          <w:sz w:val="28"/>
          <w:szCs w:val="28"/>
        </w:rPr>
        <w:t xml:space="preserve"> объектом</w:t>
      </w:r>
      <w:r>
        <w:rPr>
          <w:rFonts w:ascii="Times New Roman" w:hAnsi="Times New Roman"/>
          <w:i/>
          <w:sz w:val="28"/>
          <w:szCs w:val="28"/>
        </w:rPr>
        <w:t xml:space="preserve"> проверки возражений кратко излагается информация о результатах их рассмотрения.</w:t>
      </w:r>
    </w:p>
    <w:p w:rsidR="003F2C32" w:rsidRDefault="003F2C32" w:rsidP="00F93D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A76BA6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Проверкой установлены финансовые нарушения на общую сумму _____тыс.рублей, из них: средства местного бюджета -  ________ (тыс.рублей) </w:t>
      </w:r>
      <w:r w:rsidRPr="00A76BA6">
        <w:rPr>
          <w:rFonts w:ascii="Times New Roman" w:hAnsi="Times New Roman"/>
          <w:i/>
          <w:sz w:val="28"/>
          <w:szCs w:val="28"/>
        </w:rPr>
        <w:t>(при наличии указать суммы по иным источникам средств</w:t>
      </w:r>
      <w:r>
        <w:rPr>
          <w:rFonts w:ascii="Times New Roman" w:hAnsi="Times New Roman"/>
          <w:sz w:val="28"/>
          <w:szCs w:val="28"/>
        </w:rPr>
        <w:t>), в том числе:</w:t>
      </w:r>
    </w:p>
    <w:p w:rsidR="003F2C32" w:rsidRDefault="003F2C32" w:rsidP="00F93D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1.1. Нецелевое использование - ________________тыс.рублей (из них средств местного бюджета - _____ тыс.рублей).</w:t>
      </w:r>
    </w:p>
    <w:p w:rsidR="003F2C32" w:rsidRDefault="003F2C32" w:rsidP="00F93D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1.1.1._________________________________________________________</w:t>
      </w:r>
    </w:p>
    <w:p w:rsidR="003F2C32" w:rsidRDefault="003F2C32" w:rsidP="00A76BA6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(лаконично излагается суть нарушения)</w:t>
      </w:r>
    </w:p>
    <w:p w:rsidR="003F2C32" w:rsidRDefault="003F2C32" w:rsidP="009E01C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1.1.2. ________________________________________________________</w:t>
      </w:r>
    </w:p>
    <w:p w:rsidR="003F2C32" w:rsidRDefault="003F2C32" w:rsidP="009E01C2">
      <w:pPr>
        <w:tabs>
          <w:tab w:val="left" w:pos="15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1.1.3. ________________________________________________________.</w:t>
      </w:r>
    </w:p>
    <w:p w:rsidR="003F2C32" w:rsidRDefault="003F2C32" w:rsidP="00A9474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1.2. Неправомерное (необоснованное) использование - ____тыс.рублей (из них средств местного бюджета -_____ тыс.рублей).</w:t>
      </w:r>
    </w:p>
    <w:p w:rsidR="003F2C32" w:rsidRDefault="003F2C32" w:rsidP="00A9474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1.2.1._________________________________________________________</w:t>
      </w:r>
    </w:p>
    <w:p w:rsidR="003F2C32" w:rsidRDefault="003F2C32" w:rsidP="00A94740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(лаконично излагается суть нарушения)</w:t>
      </w:r>
    </w:p>
    <w:p w:rsidR="003F2C32" w:rsidRDefault="003F2C32" w:rsidP="00A9474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1.2.2. ________________________________________________________</w:t>
      </w:r>
    </w:p>
    <w:p w:rsidR="003F2C32" w:rsidRDefault="003F2C32" w:rsidP="00A94740">
      <w:pPr>
        <w:tabs>
          <w:tab w:val="left" w:pos="70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1.2.3. ________________________________________________________. </w:t>
      </w:r>
    </w:p>
    <w:p w:rsidR="003F2C32" w:rsidRDefault="003F2C32" w:rsidP="00A9474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1.3.Неэффективное использование - ____тыс.рублей (из них средств местного бюджета -_____ тыс.рублей).</w:t>
      </w:r>
    </w:p>
    <w:p w:rsidR="003F2C32" w:rsidRDefault="003F2C32" w:rsidP="00A9474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1.3.1._________________________________________________________</w:t>
      </w:r>
    </w:p>
    <w:p w:rsidR="003F2C32" w:rsidRDefault="003F2C32" w:rsidP="00A94740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(лаконично излагается суть нарушения)</w:t>
      </w:r>
    </w:p>
    <w:p w:rsidR="003F2C32" w:rsidRDefault="003F2C32" w:rsidP="00A9474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1.3.2. ________________________________________________________</w:t>
      </w:r>
    </w:p>
    <w:p w:rsidR="003F2C32" w:rsidRDefault="003F2C32" w:rsidP="00A94740">
      <w:pPr>
        <w:tabs>
          <w:tab w:val="left" w:pos="70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1.3.3. ________________________________________________________.</w:t>
      </w:r>
    </w:p>
    <w:p w:rsidR="003F2C32" w:rsidRDefault="003F2C32" w:rsidP="00A94740">
      <w:pPr>
        <w:tabs>
          <w:tab w:val="left" w:pos="70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Прочие нарушения законодательства в использовании бюджетных средств, не имеющие стоимостного выражения, в том числе:</w:t>
      </w:r>
    </w:p>
    <w:p w:rsidR="003F2C32" w:rsidRDefault="003F2C32" w:rsidP="00A9474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2.1.1._________________________________________________________</w:t>
      </w:r>
    </w:p>
    <w:p w:rsidR="003F2C32" w:rsidRDefault="003F2C32" w:rsidP="00A94740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(лаконично излагается суть нарушения)</w:t>
      </w:r>
    </w:p>
    <w:p w:rsidR="003F2C32" w:rsidRDefault="003F2C32" w:rsidP="00A9474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2.1.2. ________________________________________________________</w:t>
      </w:r>
    </w:p>
    <w:p w:rsidR="003F2C32" w:rsidRDefault="003F2C32" w:rsidP="00A94740">
      <w:pPr>
        <w:tabs>
          <w:tab w:val="left" w:pos="70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2.1.3. ________________________________________________________.</w:t>
      </w:r>
    </w:p>
    <w:p w:rsidR="003F2C32" w:rsidRDefault="003F2C32" w:rsidP="00F510DA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Исходя из вышеизложенного </w:t>
      </w:r>
      <w:r w:rsidRPr="00F93D61">
        <w:rPr>
          <w:rFonts w:ascii="Times New Roman" w:hAnsi="Times New Roman"/>
          <w:sz w:val="28"/>
          <w:szCs w:val="28"/>
        </w:rPr>
        <w:t>Финансово</w:t>
      </w:r>
      <w:r>
        <w:rPr>
          <w:rFonts w:ascii="Times New Roman" w:hAnsi="Times New Roman"/>
          <w:sz w:val="28"/>
          <w:szCs w:val="28"/>
        </w:rPr>
        <w:t>м</w:t>
      </w:r>
      <w:r w:rsidRPr="00F93D61">
        <w:rPr>
          <w:rFonts w:ascii="Times New Roman" w:hAnsi="Times New Roman"/>
          <w:sz w:val="28"/>
          <w:szCs w:val="28"/>
        </w:rPr>
        <w:t xml:space="preserve"> управление</w:t>
      </w:r>
      <w:r>
        <w:rPr>
          <w:rFonts w:ascii="Times New Roman" w:hAnsi="Times New Roman"/>
          <w:sz w:val="28"/>
          <w:szCs w:val="28"/>
        </w:rPr>
        <w:t xml:space="preserve">м </w:t>
      </w:r>
      <w:r w:rsidRPr="00F93D61">
        <w:rPr>
          <w:rFonts w:ascii="Times New Roman" w:hAnsi="Times New Roman"/>
          <w:sz w:val="28"/>
          <w:szCs w:val="28"/>
        </w:rPr>
        <w:t>Администрации муниципального образования Алапаевское</w:t>
      </w:r>
    </w:p>
    <w:p w:rsidR="003F2C32" w:rsidRDefault="003F2C32" w:rsidP="00F510D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ПРИНЯТО РЕШЕНИЕ:</w:t>
      </w:r>
    </w:p>
    <w:p w:rsidR="003F2C32" w:rsidRDefault="003F2C32" w:rsidP="00F510D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F510DA">
        <w:rPr>
          <w:rFonts w:ascii="Times New Roman" w:hAnsi="Times New Roman"/>
          <w:i/>
          <w:sz w:val="28"/>
          <w:szCs w:val="28"/>
        </w:rPr>
        <w:t>(далее выбирается необходимое)</w:t>
      </w:r>
    </w:p>
    <w:p w:rsidR="003F2C32" w:rsidRDefault="003F2C32" w:rsidP="00F510D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1) руководствуясь пунктом 2 ст.269.2, пунктами 1,2 ст.270.2 Бюджетного кодекса российской Федерации, подпунктом 65.1. пункта 65 </w:t>
      </w:r>
      <w:r w:rsidRPr="0016244C">
        <w:rPr>
          <w:rStyle w:val="FontStyle16"/>
        </w:rPr>
        <w:t>Правил</w:t>
      </w:r>
      <w:r w:rsidRPr="0016244C">
        <w:rPr>
          <w:rFonts w:ascii="Times New Roman" w:hAnsi="Times New Roman"/>
          <w:sz w:val="28"/>
          <w:szCs w:val="28"/>
        </w:rPr>
        <w:t xml:space="preserve"> осуществления Финансовым управлением Администрации муниципального образования Алапаевское полномочий по контролю в финансово-бюджетной сфере</w:t>
      </w:r>
      <w:r w:rsidRPr="0016244C">
        <w:rPr>
          <w:rStyle w:val="FontStyle19"/>
          <w:sz w:val="28"/>
          <w:szCs w:val="28"/>
        </w:rPr>
        <w:t>, утвержденными постановлением Администрации муниципального образования Алапаевское от __________ №_______</w:t>
      </w:r>
      <w:r w:rsidRPr="0016244C">
        <w:rPr>
          <w:sz w:val="28"/>
          <w:szCs w:val="28"/>
          <w:lang w:eastAsia="ar-SA"/>
        </w:rPr>
        <w:t>,</w:t>
      </w:r>
      <w:r w:rsidRPr="00F510DA">
        <w:rPr>
          <w:rFonts w:ascii="Times New Roman" w:hAnsi="Times New Roman"/>
          <w:sz w:val="28"/>
          <w:szCs w:val="28"/>
          <w:lang w:eastAsia="ar-SA"/>
        </w:rPr>
        <w:t xml:space="preserve"> направить</w:t>
      </w:r>
      <w:r>
        <w:rPr>
          <w:rFonts w:ascii="Times New Roman" w:hAnsi="Times New Roman"/>
          <w:sz w:val="28"/>
          <w:szCs w:val="28"/>
          <w:lang w:eastAsia="ar-SA"/>
        </w:rPr>
        <w:t xml:space="preserve"> __________________________________________________________________</w:t>
      </w:r>
    </w:p>
    <w:p w:rsidR="003F2C32" w:rsidRDefault="003F2C32" w:rsidP="00F510D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sz w:val="20"/>
          <w:szCs w:val="28"/>
          <w:lang w:eastAsia="ar-SA"/>
        </w:rPr>
      </w:pPr>
      <w:r>
        <w:rPr>
          <w:rFonts w:ascii="Times New Roman" w:hAnsi="Times New Roman"/>
          <w:sz w:val="20"/>
          <w:szCs w:val="28"/>
          <w:lang w:eastAsia="ar-SA"/>
        </w:rPr>
        <w:t>(указывается объект контрольного мероприятия)</w:t>
      </w:r>
    </w:p>
    <w:p w:rsidR="003F2C32" w:rsidRDefault="003F2C32" w:rsidP="0048102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Представление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3F2C32" w:rsidRDefault="003F2C32" w:rsidP="0048102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F2C32" w:rsidRDefault="003F2C32" w:rsidP="00092479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2) </w:t>
      </w:r>
      <w:r>
        <w:rPr>
          <w:rFonts w:ascii="Times New Roman" w:hAnsi="Times New Roman"/>
          <w:sz w:val="28"/>
          <w:szCs w:val="28"/>
        </w:rPr>
        <w:t xml:space="preserve">руководствуясь пунктом 2 ст.269.2, пунктами 1, 3 ст.270.2 Бюджетного кодекса российской Федерации, подпунктом 65.1. пункта 65 </w:t>
      </w:r>
      <w:r w:rsidRPr="0016244C">
        <w:rPr>
          <w:rStyle w:val="FontStyle16"/>
        </w:rPr>
        <w:t>Правил</w:t>
      </w:r>
      <w:r w:rsidRPr="0016244C">
        <w:rPr>
          <w:rFonts w:ascii="Times New Roman" w:hAnsi="Times New Roman"/>
          <w:sz w:val="28"/>
          <w:szCs w:val="28"/>
        </w:rPr>
        <w:t xml:space="preserve"> осуществления Финансовым управлением Администрации муниципального образования Алапаевское полномочий по контролю в финансово-бюджетной сфере</w:t>
      </w:r>
      <w:r w:rsidRPr="0016244C">
        <w:rPr>
          <w:rStyle w:val="FontStyle19"/>
          <w:sz w:val="28"/>
          <w:szCs w:val="28"/>
        </w:rPr>
        <w:t>, утвержденными постановлением Администрации муниципального образования Алапаевское от __________ №_______</w:t>
      </w:r>
      <w:r w:rsidRPr="0016244C">
        <w:rPr>
          <w:sz w:val="28"/>
          <w:szCs w:val="28"/>
          <w:lang w:eastAsia="ar-SA"/>
        </w:rPr>
        <w:t>,</w:t>
      </w:r>
      <w:r w:rsidRPr="00F510DA">
        <w:rPr>
          <w:rFonts w:ascii="Times New Roman" w:hAnsi="Times New Roman"/>
          <w:sz w:val="28"/>
          <w:szCs w:val="28"/>
          <w:lang w:eastAsia="ar-SA"/>
        </w:rPr>
        <w:t xml:space="preserve"> направить</w:t>
      </w:r>
      <w:r>
        <w:rPr>
          <w:rFonts w:ascii="Times New Roman" w:hAnsi="Times New Roman"/>
          <w:sz w:val="28"/>
          <w:szCs w:val="28"/>
          <w:lang w:eastAsia="ar-SA"/>
        </w:rPr>
        <w:t xml:space="preserve"> __________________________________________________________________</w:t>
      </w:r>
    </w:p>
    <w:p w:rsidR="003F2C32" w:rsidRDefault="003F2C32" w:rsidP="0009247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sz w:val="20"/>
          <w:szCs w:val="28"/>
          <w:lang w:eastAsia="ar-SA"/>
        </w:rPr>
      </w:pPr>
      <w:r>
        <w:rPr>
          <w:rFonts w:ascii="Times New Roman" w:hAnsi="Times New Roman"/>
          <w:sz w:val="20"/>
          <w:szCs w:val="28"/>
          <w:lang w:eastAsia="ar-SA"/>
        </w:rPr>
        <w:t>(указывается объект контрольного мероприятия)</w:t>
      </w:r>
    </w:p>
    <w:p w:rsidR="003F2C32" w:rsidRDefault="003F2C32" w:rsidP="00092479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Предписание об устранении нарушений бюджетного законодательства Российской Федерации и иных нормативных правовых актов, регулирующих бюджетные правоотношения и (или) о возмещении ущерба, причиненного такими нарушениями муниципальному образованию Алапаевское;</w:t>
      </w:r>
    </w:p>
    <w:p w:rsidR="003F2C32" w:rsidRDefault="003F2C32" w:rsidP="0028348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F2C32" w:rsidRDefault="003F2C32" w:rsidP="0028348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руководствуясь подпунктом 3 пункта 27 статьи 99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нужд», подпунктом 65.2. пункта 65 </w:t>
      </w:r>
      <w:r w:rsidRPr="0016244C">
        <w:rPr>
          <w:rStyle w:val="FontStyle16"/>
        </w:rPr>
        <w:t>Правил</w:t>
      </w:r>
      <w:r w:rsidRPr="0016244C">
        <w:rPr>
          <w:rFonts w:ascii="Times New Roman" w:hAnsi="Times New Roman"/>
          <w:sz w:val="28"/>
          <w:szCs w:val="28"/>
        </w:rPr>
        <w:t xml:space="preserve"> осуществления Финансовым управлением Администрации муниципального образования Алапаевское полномочий по контролю в финансово-бюджетной сфере</w:t>
      </w:r>
      <w:r w:rsidRPr="0016244C">
        <w:rPr>
          <w:rStyle w:val="FontStyle19"/>
          <w:sz w:val="28"/>
          <w:szCs w:val="28"/>
        </w:rPr>
        <w:t>, утвержденными постановлением Администрации муниципаль</w:t>
      </w:r>
      <w:r>
        <w:rPr>
          <w:rStyle w:val="FontStyle19"/>
          <w:sz w:val="28"/>
          <w:szCs w:val="28"/>
        </w:rPr>
        <w:t>ного образования Алапаевское от__________</w:t>
      </w:r>
      <w:r w:rsidRPr="0016244C">
        <w:rPr>
          <w:rStyle w:val="FontStyle19"/>
          <w:sz w:val="28"/>
          <w:szCs w:val="28"/>
        </w:rPr>
        <w:t>№_______</w:t>
      </w:r>
      <w:r w:rsidRPr="0016244C">
        <w:rPr>
          <w:sz w:val="28"/>
          <w:szCs w:val="28"/>
          <w:lang w:eastAsia="ar-SA"/>
        </w:rPr>
        <w:t>,</w:t>
      </w:r>
      <w:r w:rsidRPr="00F510DA">
        <w:rPr>
          <w:rFonts w:ascii="Times New Roman" w:hAnsi="Times New Roman"/>
          <w:sz w:val="28"/>
          <w:szCs w:val="28"/>
          <w:lang w:eastAsia="ar-SA"/>
        </w:rPr>
        <w:t>направить</w:t>
      </w:r>
      <w:r>
        <w:rPr>
          <w:rFonts w:ascii="Times New Roman" w:hAnsi="Times New Roman"/>
          <w:sz w:val="28"/>
          <w:szCs w:val="28"/>
          <w:lang w:eastAsia="ar-SA"/>
        </w:rPr>
        <w:t>____________________________________</w:t>
      </w:r>
    </w:p>
    <w:p w:rsidR="003F2C32" w:rsidRPr="0028348A" w:rsidRDefault="003F2C32" w:rsidP="0028348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0"/>
          <w:szCs w:val="28"/>
          <w:lang w:eastAsia="ar-SA"/>
        </w:rPr>
        <w:t xml:space="preserve">                                                                                           (указывается объект контрольного мероприятия)</w:t>
      </w:r>
    </w:p>
    <w:p w:rsidR="003F2C32" w:rsidRDefault="003F2C32" w:rsidP="00092479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обязательное для исполнение предписание об устранении нарушений законодательства Российской Федерации и иных нормативных правовых актов о контрактной системе в сфере закупок;</w:t>
      </w:r>
    </w:p>
    <w:p w:rsidR="003F2C32" w:rsidRDefault="003F2C32" w:rsidP="00092479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F2C32" w:rsidRDefault="003F2C32" w:rsidP="003D55D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4) </w:t>
      </w:r>
      <w:r>
        <w:rPr>
          <w:rFonts w:ascii="Times New Roman" w:hAnsi="Times New Roman"/>
          <w:sz w:val="28"/>
          <w:szCs w:val="28"/>
        </w:rPr>
        <w:t xml:space="preserve">руководствуясь пунктом 2 ст.269.2, пунктом 5 статьи 306.2. Бюджетного кодекса российской Федерации, подпунктом 65.1. пункта 65 </w:t>
      </w:r>
      <w:r w:rsidRPr="0016244C">
        <w:rPr>
          <w:rStyle w:val="FontStyle16"/>
        </w:rPr>
        <w:t>Правил</w:t>
      </w:r>
      <w:r w:rsidRPr="0016244C">
        <w:rPr>
          <w:rFonts w:ascii="Times New Roman" w:hAnsi="Times New Roman"/>
          <w:sz w:val="28"/>
          <w:szCs w:val="28"/>
        </w:rPr>
        <w:t xml:space="preserve"> осуществления Финансовым управлением Администрации муниципального образования Алапаевское полномочий по контролю в финансово-бюджетной сфере</w:t>
      </w:r>
      <w:r w:rsidRPr="0016244C">
        <w:rPr>
          <w:rStyle w:val="FontStyle19"/>
          <w:sz w:val="28"/>
          <w:szCs w:val="28"/>
        </w:rPr>
        <w:t>, утвержденными постановлением Администрации муниципального образования Алапаевское от __________ №_______</w:t>
      </w:r>
      <w:r w:rsidRPr="0016244C">
        <w:rPr>
          <w:sz w:val="28"/>
          <w:szCs w:val="28"/>
          <w:lang w:eastAsia="ar-SA"/>
        </w:rPr>
        <w:t>,</w:t>
      </w:r>
      <w:r w:rsidRPr="00F510DA">
        <w:rPr>
          <w:rFonts w:ascii="Times New Roman" w:hAnsi="Times New Roman"/>
          <w:sz w:val="28"/>
          <w:szCs w:val="28"/>
          <w:lang w:eastAsia="ar-SA"/>
        </w:rPr>
        <w:t>направить</w:t>
      </w:r>
      <w:r>
        <w:rPr>
          <w:rFonts w:ascii="Times New Roman" w:hAnsi="Times New Roman"/>
          <w:sz w:val="28"/>
          <w:szCs w:val="28"/>
          <w:lang w:eastAsia="ar-SA"/>
        </w:rPr>
        <w:t xml:space="preserve"> __________________________________________________________________</w:t>
      </w:r>
    </w:p>
    <w:p w:rsidR="003F2C32" w:rsidRDefault="003F2C32" w:rsidP="003D55DD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sz w:val="20"/>
          <w:szCs w:val="28"/>
          <w:lang w:eastAsia="ar-SA"/>
        </w:rPr>
      </w:pPr>
      <w:r>
        <w:rPr>
          <w:rFonts w:ascii="Times New Roman" w:hAnsi="Times New Roman"/>
          <w:sz w:val="20"/>
          <w:szCs w:val="28"/>
          <w:lang w:eastAsia="ar-SA"/>
        </w:rPr>
        <w:t>(указывается финансовый орган)</w:t>
      </w:r>
    </w:p>
    <w:p w:rsidR="003F2C32" w:rsidRDefault="003F2C32" w:rsidP="003D55D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Уведомление о применении бюджетных мер принуждения;</w:t>
      </w:r>
    </w:p>
    <w:p w:rsidR="003F2C32" w:rsidRDefault="003F2C32" w:rsidP="003D55D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F2C32" w:rsidRDefault="003F2C32" w:rsidP="0084747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5) руководствуясь подпунктом 5 пункта 49 </w:t>
      </w:r>
      <w:r w:rsidRPr="0016244C">
        <w:rPr>
          <w:rStyle w:val="FontStyle16"/>
        </w:rPr>
        <w:t>Правил</w:t>
      </w:r>
      <w:r w:rsidRPr="0016244C">
        <w:rPr>
          <w:rFonts w:ascii="Times New Roman" w:hAnsi="Times New Roman"/>
          <w:sz w:val="28"/>
          <w:szCs w:val="28"/>
        </w:rPr>
        <w:t xml:space="preserve"> осуществления Финансовым управлением Администрации муниципального образования Алапаевское полномочий по контролю в финансово-бюджетной сфере</w:t>
      </w:r>
      <w:r w:rsidRPr="0016244C">
        <w:rPr>
          <w:rStyle w:val="FontStyle19"/>
          <w:sz w:val="28"/>
          <w:szCs w:val="28"/>
        </w:rPr>
        <w:t>, утвержденными постановлением Администрации муниципального образования Алапаевское от __________ №_______</w:t>
      </w:r>
      <w:r w:rsidRPr="0016244C">
        <w:rPr>
          <w:sz w:val="28"/>
          <w:szCs w:val="28"/>
          <w:lang w:eastAsia="ar-SA"/>
        </w:rPr>
        <w:t>,</w:t>
      </w:r>
      <w:r w:rsidRPr="0084747D">
        <w:rPr>
          <w:rFonts w:ascii="Times New Roman" w:hAnsi="Times New Roman"/>
          <w:sz w:val="28"/>
          <w:szCs w:val="28"/>
          <w:lang w:eastAsia="ar-SA"/>
        </w:rPr>
        <w:t xml:space="preserve"> назначить </w:t>
      </w:r>
      <w:r>
        <w:rPr>
          <w:rFonts w:ascii="Times New Roman" w:hAnsi="Times New Roman"/>
          <w:sz w:val="28"/>
          <w:szCs w:val="28"/>
          <w:lang w:eastAsia="ar-SA"/>
        </w:rPr>
        <w:t>в __________________________________________________________________</w:t>
      </w:r>
    </w:p>
    <w:p w:rsidR="003F2C32" w:rsidRDefault="003F2C32" w:rsidP="0084747D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sz w:val="20"/>
          <w:szCs w:val="28"/>
          <w:lang w:eastAsia="ar-SA"/>
        </w:rPr>
      </w:pPr>
      <w:r>
        <w:rPr>
          <w:rFonts w:ascii="Times New Roman" w:hAnsi="Times New Roman"/>
          <w:sz w:val="20"/>
          <w:szCs w:val="28"/>
          <w:lang w:eastAsia="ar-SA"/>
        </w:rPr>
        <w:t>(указывается объект контрольного мероприятия)</w:t>
      </w:r>
    </w:p>
    <w:p w:rsidR="003F2C32" w:rsidRDefault="003F2C32" w:rsidP="0084747D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sz w:val="20"/>
          <w:szCs w:val="28"/>
          <w:lang w:eastAsia="ar-SA"/>
        </w:rPr>
      </w:pPr>
    </w:p>
    <w:p w:rsidR="003F2C32" w:rsidRDefault="003F2C32" w:rsidP="003D55D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внеплановую выездную проверку (ревизию) в связи с представлением </w:t>
      </w:r>
    </w:p>
    <w:p w:rsidR="003F2C32" w:rsidRDefault="003F2C32" w:rsidP="0084747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__________________________________________________________________</w:t>
      </w:r>
    </w:p>
    <w:p w:rsidR="003F2C32" w:rsidRDefault="003F2C32" w:rsidP="0084747D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sz w:val="20"/>
          <w:szCs w:val="28"/>
          <w:lang w:eastAsia="ar-SA"/>
        </w:rPr>
      </w:pPr>
      <w:r>
        <w:rPr>
          <w:rFonts w:ascii="Times New Roman" w:hAnsi="Times New Roman"/>
          <w:sz w:val="20"/>
          <w:szCs w:val="28"/>
          <w:lang w:eastAsia="ar-SA"/>
        </w:rPr>
        <w:t>(указывается объект контрольного мероприятия)</w:t>
      </w:r>
    </w:p>
    <w:p w:rsidR="003F2C32" w:rsidRDefault="003F2C32" w:rsidP="0048102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письменных возражений, а также дополнительных информации, документов и материалов, относящихся к проверяемому периоду, влияющих на выводы, сделанные по результатам выездной проверки (ревизии).</w:t>
      </w:r>
    </w:p>
    <w:p w:rsidR="003F2C32" w:rsidRDefault="003F2C32" w:rsidP="0048102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F2C32" w:rsidRDefault="003F2C32" w:rsidP="0084747D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>
        <w:rPr>
          <w:rFonts w:ascii="Times New Roman" w:hAnsi="Times New Roman"/>
          <w:sz w:val="28"/>
          <w:szCs w:val="28"/>
          <w:lang w:eastAsia="ar-SA"/>
        </w:rPr>
        <w:t xml:space="preserve">руководствуясь подпунктом 3 пункта 58 и пунктом 64 </w:t>
      </w:r>
      <w:r w:rsidRPr="0016244C">
        <w:rPr>
          <w:rStyle w:val="FontStyle16"/>
        </w:rPr>
        <w:t>Правил</w:t>
      </w:r>
      <w:r w:rsidRPr="0016244C">
        <w:rPr>
          <w:rFonts w:ascii="Times New Roman" w:hAnsi="Times New Roman"/>
          <w:sz w:val="28"/>
          <w:szCs w:val="28"/>
        </w:rPr>
        <w:t xml:space="preserve"> осуществления Финансовым управлением Администрации муниципального образования Алапаевское полномочий по контролю в финансово-бюджетной сфере</w:t>
      </w:r>
      <w:r w:rsidRPr="0016244C">
        <w:rPr>
          <w:rStyle w:val="FontStyle19"/>
          <w:sz w:val="28"/>
          <w:szCs w:val="28"/>
        </w:rPr>
        <w:t>, утвержденными постановлением Администрации муниципального образования Алапаевское от __________ №_______</w:t>
      </w:r>
      <w:r w:rsidRPr="0016244C">
        <w:rPr>
          <w:sz w:val="28"/>
          <w:szCs w:val="28"/>
          <w:lang w:eastAsia="ar-SA"/>
        </w:rPr>
        <w:t>,</w:t>
      </w:r>
      <w:r w:rsidRPr="0084747D">
        <w:rPr>
          <w:rFonts w:ascii="Times New Roman" w:hAnsi="Times New Roman"/>
          <w:sz w:val="28"/>
          <w:szCs w:val="28"/>
          <w:lang w:eastAsia="ar-SA"/>
        </w:rPr>
        <w:t xml:space="preserve"> назначить </w:t>
      </w:r>
      <w:r>
        <w:rPr>
          <w:rFonts w:ascii="Times New Roman" w:hAnsi="Times New Roman"/>
          <w:sz w:val="28"/>
          <w:szCs w:val="28"/>
          <w:lang w:eastAsia="ar-SA"/>
        </w:rPr>
        <w:t>в __________________________________________________________________</w:t>
      </w:r>
    </w:p>
    <w:p w:rsidR="003F2C32" w:rsidRDefault="003F2C32" w:rsidP="0084747D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sz w:val="20"/>
          <w:szCs w:val="28"/>
          <w:lang w:eastAsia="ar-SA"/>
        </w:rPr>
      </w:pPr>
      <w:r>
        <w:rPr>
          <w:rFonts w:ascii="Times New Roman" w:hAnsi="Times New Roman"/>
          <w:sz w:val="20"/>
          <w:szCs w:val="28"/>
          <w:lang w:eastAsia="ar-SA"/>
        </w:rPr>
        <w:t>(указывается объект контрольного мероприятия)</w:t>
      </w:r>
    </w:p>
    <w:p w:rsidR="003F2C32" w:rsidRDefault="003F2C32" w:rsidP="0084747D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/>
          <w:sz w:val="20"/>
          <w:szCs w:val="28"/>
          <w:lang w:eastAsia="ar-SA"/>
        </w:rPr>
      </w:pPr>
    </w:p>
    <w:p w:rsidR="003F2C32" w:rsidRDefault="003F2C32" w:rsidP="00AD338C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выездную проверку (ревизию).</w:t>
      </w:r>
    </w:p>
    <w:p w:rsidR="003F2C32" w:rsidRPr="0048102D" w:rsidRDefault="003F2C32" w:rsidP="000F27AB">
      <w:pPr>
        <w:jc w:val="both"/>
        <w:rPr>
          <w:rFonts w:ascii="Times New Roman" w:hAnsi="Times New Roman"/>
          <w:sz w:val="28"/>
          <w:szCs w:val="28"/>
        </w:rPr>
      </w:pPr>
      <w:r w:rsidRPr="00AD338C">
        <w:rPr>
          <w:rFonts w:ascii="Times New Roman" w:hAnsi="Times New Roman"/>
          <w:sz w:val="28"/>
          <w:szCs w:val="28"/>
        </w:rPr>
        <w:t>Начальник Финансового управления                                            Е.О.Заводова</w:t>
      </w:r>
    </w:p>
    <w:sectPr w:rsidR="003F2C32" w:rsidRPr="0048102D" w:rsidSect="00363AA0">
      <w:headerReference w:type="even" r:id="rId6"/>
      <w:headerReference w:type="default" r:id="rId7"/>
      <w:pgSz w:w="11906" w:h="16838"/>
      <w:pgMar w:top="899" w:right="850" w:bottom="899" w:left="1701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C32" w:rsidRDefault="003F2C32">
      <w:r>
        <w:separator/>
      </w:r>
    </w:p>
  </w:endnote>
  <w:endnote w:type="continuationSeparator" w:id="0">
    <w:p w:rsidR="003F2C32" w:rsidRDefault="003F2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C32" w:rsidRDefault="003F2C32">
      <w:r>
        <w:separator/>
      </w:r>
    </w:p>
  </w:footnote>
  <w:footnote w:type="continuationSeparator" w:id="0">
    <w:p w:rsidR="003F2C32" w:rsidRDefault="003F2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C32" w:rsidRDefault="003F2C32" w:rsidP="0054223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F2C32" w:rsidRDefault="003F2C3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C32" w:rsidRDefault="003F2C32" w:rsidP="0054223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23</w:t>
    </w:r>
    <w:r>
      <w:rPr>
        <w:rStyle w:val="PageNumber"/>
      </w:rPr>
      <w:fldChar w:fldCharType="end"/>
    </w:r>
  </w:p>
  <w:p w:rsidR="003F2C32" w:rsidRDefault="003F2C3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3D61"/>
    <w:rsid w:val="00092479"/>
    <w:rsid w:val="000F27AB"/>
    <w:rsid w:val="0016244C"/>
    <w:rsid w:val="0018122C"/>
    <w:rsid w:val="001F2904"/>
    <w:rsid w:val="0028348A"/>
    <w:rsid w:val="00363AA0"/>
    <w:rsid w:val="003D55DD"/>
    <w:rsid w:val="003F2C32"/>
    <w:rsid w:val="0048102D"/>
    <w:rsid w:val="004A3B6C"/>
    <w:rsid w:val="004F1168"/>
    <w:rsid w:val="00542232"/>
    <w:rsid w:val="005A5782"/>
    <w:rsid w:val="005F65F6"/>
    <w:rsid w:val="00631823"/>
    <w:rsid w:val="0077523F"/>
    <w:rsid w:val="0084747D"/>
    <w:rsid w:val="008B4174"/>
    <w:rsid w:val="009E01C2"/>
    <w:rsid w:val="00A76BA6"/>
    <w:rsid w:val="00A94740"/>
    <w:rsid w:val="00AD338C"/>
    <w:rsid w:val="00BC2247"/>
    <w:rsid w:val="00C35915"/>
    <w:rsid w:val="00D70C34"/>
    <w:rsid w:val="00E170D4"/>
    <w:rsid w:val="00F510DA"/>
    <w:rsid w:val="00F93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16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F93D61"/>
    <w:pPr>
      <w:widowControl w:val="0"/>
      <w:autoSpaceDE w:val="0"/>
      <w:autoSpaceDN w:val="0"/>
      <w:adjustRightInd w:val="0"/>
      <w:spacing w:after="0" w:line="564" w:lineRule="exact"/>
      <w:ind w:firstLine="264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F93D61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6">
    <w:name w:val="Font Style16"/>
    <w:basedOn w:val="DefaultParagraphFont"/>
    <w:uiPriority w:val="99"/>
    <w:rsid w:val="00F93D61"/>
    <w:rPr>
      <w:rFonts w:ascii="Times New Roman" w:hAnsi="Times New Roman" w:cs="Times New Roman"/>
      <w:sz w:val="28"/>
      <w:szCs w:val="28"/>
    </w:rPr>
  </w:style>
  <w:style w:type="character" w:customStyle="1" w:styleId="FontStyle19">
    <w:name w:val="Font Style19"/>
    <w:basedOn w:val="DefaultParagraphFont"/>
    <w:uiPriority w:val="99"/>
    <w:rsid w:val="00F510DA"/>
    <w:rPr>
      <w:rFonts w:ascii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rsid w:val="005F65F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</w:rPr>
  </w:style>
  <w:style w:type="character" w:styleId="PageNumber">
    <w:name w:val="page number"/>
    <w:basedOn w:val="DefaultParagraphFont"/>
    <w:uiPriority w:val="99"/>
    <w:rsid w:val="005F65F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C22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1058</Words>
  <Characters>6034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 </dc:title>
  <dc:subject/>
  <dc:creator>0202</dc:creator>
  <cp:keywords/>
  <dc:description/>
  <cp:lastModifiedBy>GordyushevaSV</cp:lastModifiedBy>
  <cp:revision>7</cp:revision>
  <cp:lastPrinted>2014-04-11T07:47:00Z</cp:lastPrinted>
  <dcterms:created xsi:type="dcterms:W3CDTF">2014-04-07T07:54:00Z</dcterms:created>
  <dcterms:modified xsi:type="dcterms:W3CDTF">2014-04-11T07:48:00Z</dcterms:modified>
</cp:coreProperties>
</file>